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C413DC">
        <w:rPr>
          <w:rFonts w:ascii="Times New Roman" w:hAnsi="Times New Roman"/>
          <w:smallCaps/>
          <w:noProof/>
          <w:sz w:val="20"/>
        </w:rPr>
        <w:t>14 November, 2012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F685854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A95AB72" w14:textId="4D6B306D" w:rsidR="00177998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 Hernandez</w:t>
      </w:r>
    </w:p>
    <w:p w14:paraId="1FC7C206" w14:textId="0860D9CC" w:rsidR="003D02D5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14:paraId="242DB40B" w14:textId="51FC551A" w:rsidR="003D02D5" w:rsidRDefault="003D02D5" w:rsidP="001C1F65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HI 96746</w:t>
      </w:r>
    </w:p>
    <w:p w14:paraId="58599C76" w14:textId="77777777" w:rsidR="003D02D5" w:rsidRDefault="003D02D5" w:rsidP="001C1F65">
      <w:pPr>
        <w:rPr>
          <w:rFonts w:ascii="Times New Roman" w:hAnsi="Times New Roman"/>
          <w:szCs w:val="24"/>
        </w:rPr>
      </w:pPr>
    </w:p>
    <w:p w14:paraId="00D448CB" w14:textId="751D6AAF" w:rsidR="003D02D5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Luis:</w:t>
      </w:r>
    </w:p>
    <w:p w14:paraId="6AF932C4" w14:textId="77777777" w:rsidR="003D02D5" w:rsidRDefault="003D02D5" w:rsidP="001C1F65">
      <w:pPr>
        <w:rPr>
          <w:rFonts w:ascii="Times New Roman" w:hAnsi="Times New Roman"/>
          <w:szCs w:val="24"/>
        </w:rPr>
      </w:pPr>
    </w:p>
    <w:p w14:paraId="7F132310" w14:textId="7C3717F2" w:rsidR="00C413DC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please find the translated letter</w:t>
      </w:r>
      <w:r w:rsidR="00C413DC">
        <w:rPr>
          <w:rFonts w:ascii="Times New Roman" w:hAnsi="Times New Roman"/>
          <w:szCs w:val="24"/>
        </w:rPr>
        <w:t xml:space="preserve"> from Natalia Real.  Please carefully review.</w:t>
      </w:r>
      <w:bookmarkStart w:id="0" w:name="_GoBack"/>
      <w:bookmarkEnd w:id="0"/>
    </w:p>
    <w:p w14:paraId="3DA3E8D2" w14:textId="77777777" w:rsidR="00C413DC" w:rsidRDefault="00C413DC" w:rsidP="001C1F65">
      <w:pPr>
        <w:rPr>
          <w:rFonts w:ascii="Times New Roman" w:hAnsi="Times New Roman"/>
          <w:szCs w:val="24"/>
        </w:rPr>
      </w:pPr>
    </w:p>
    <w:p w14:paraId="0492AD18" w14:textId="0CAFE86A" w:rsidR="003D02D5" w:rsidRDefault="00C413DC" w:rsidP="00C413D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Could you please contact Ms. Real and obtain her address, phone number and e-mail address?  We need to speak with her and her husband, and obtain a more detailed declaration from both of them.</w:t>
      </w:r>
    </w:p>
    <w:p w14:paraId="6CE7956E" w14:textId="77777777" w:rsidR="003D02D5" w:rsidRDefault="003D02D5" w:rsidP="001C1F65">
      <w:pPr>
        <w:rPr>
          <w:rFonts w:ascii="Times New Roman" w:hAnsi="Times New Roman"/>
          <w:szCs w:val="24"/>
        </w:rPr>
      </w:pPr>
    </w:p>
    <w:p w14:paraId="0B5C7C0C" w14:textId="225698D8" w:rsidR="003D02D5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you,</w:t>
      </w:r>
      <w:r w:rsidR="00C413DC">
        <w:rPr>
          <w:rFonts w:ascii="Times New Roman" w:hAnsi="Times New Roman"/>
          <w:szCs w:val="24"/>
        </w:rPr>
        <w:t xml:space="preserve"> Luis; I look forward to hearing from you.</w:t>
      </w:r>
    </w:p>
    <w:p w14:paraId="5373F3A3" w14:textId="77777777" w:rsidR="00C413DC" w:rsidRDefault="00C413DC" w:rsidP="001C1F65">
      <w:pPr>
        <w:rPr>
          <w:rFonts w:ascii="Times New Roman" w:hAnsi="Times New Roman"/>
          <w:szCs w:val="24"/>
        </w:rPr>
      </w:pPr>
    </w:p>
    <w:p w14:paraId="6F326E22" w14:textId="39500F26" w:rsidR="00C413DC" w:rsidRDefault="00C413DC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7CB7FC1E" w14:textId="77777777" w:rsidR="00C413DC" w:rsidRDefault="00C413DC" w:rsidP="001C1F65">
      <w:pPr>
        <w:rPr>
          <w:rFonts w:ascii="Times New Roman" w:hAnsi="Times New Roman"/>
          <w:szCs w:val="24"/>
        </w:rPr>
      </w:pPr>
    </w:p>
    <w:p w14:paraId="760F9F2A" w14:textId="77777777" w:rsidR="003D02D5" w:rsidRDefault="003D02D5" w:rsidP="001C1F65">
      <w:pPr>
        <w:rPr>
          <w:rFonts w:ascii="Times New Roman" w:hAnsi="Times New Roman"/>
          <w:szCs w:val="24"/>
        </w:rPr>
      </w:pPr>
    </w:p>
    <w:p w14:paraId="27E70DB1" w14:textId="77777777" w:rsidR="003D02D5" w:rsidRDefault="003D02D5" w:rsidP="001C1F65">
      <w:pPr>
        <w:rPr>
          <w:rFonts w:ascii="Times New Roman" w:hAnsi="Times New Roman"/>
          <w:szCs w:val="24"/>
        </w:rPr>
      </w:pPr>
    </w:p>
    <w:p w14:paraId="6604FB17" w14:textId="6CF4FFFB" w:rsidR="003D02D5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68219F9C" w14:textId="77777777" w:rsidR="003D02D5" w:rsidRDefault="003D02D5" w:rsidP="001C1F65">
      <w:pPr>
        <w:rPr>
          <w:rFonts w:ascii="Times New Roman" w:hAnsi="Times New Roman"/>
          <w:szCs w:val="24"/>
        </w:rPr>
      </w:pPr>
    </w:p>
    <w:p w14:paraId="4F61EF35" w14:textId="77777777" w:rsidR="00C413DC" w:rsidRDefault="00C413DC" w:rsidP="001C1F65">
      <w:pPr>
        <w:rPr>
          <w:rFonts w:ascii="Times New Roman" w:hAnsi="Times New Roman"/>
          <w:szCs w:val="24"/>
        </w:rPr>
      </w:pPr>
    </w:p>
    <w:p w14:paraId="2C29F633" w14:textId="60D6BDB8" w:rsidR="003D02D5" w:rsidRPr="00BC4979" w:rsidRDefault="003D02D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sectPr w:rsidR="003D02D5" w:rsidRPr="00BC497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177998" w:rsidRDefault="00177998">
      <w:r>
        <w:separator/>
      </w:r>
    </w:p>
  </w:endnote>
  <w:endnote w:type="continuationSeparator" w:id="0">
    <w:p w14:paraId="3E1C4C75" w14:textId="77777777" w:rsidR="00177998" w:rsidRDefault="0017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177998" w:rsidRDefault="00177998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500 </w:t>
    </w:r>
    <w:r w:rsidR="007D69A1">
      <w:rPr>
        <w:rFonts w:ascii="Garamond" w:hAnsi="Garamond"/>
        <w:b/>
        <w:i/>
        <w:sz w:val="18"/>
      </w:rPr>
      <w:t>Chase Bank Building</w:t>
    </w:r>
    <w:r>
      <w:rPr>
        <w:rFonts w:ascii="Garamond" w:hAnsi="Garamond"/>
        <w:b/>
        <w:i/>
        <w:sz w:val="18"/>
      </w:rPr>
      <w:t xml:space="preserve">   7</w:t>
    </w:r>
    <w:r w:rsidR="007D69A1">
      <w:rPr>
        <w:rFonts w:ascii="Garamond" w:hAnsi="Garamond"/>
        <w:b/>
        <w:i/>
        <w:sz w:val="18"/>
      </w:rPr>
      <w:t>900 SE 28</w:t>
    </w:r>
    <w:r w:rsidR="007D69A1" w:rsidRPr="007D69A1">
      <w:rPr>
        <w:rFonts w:ascii="Garamond" w:hAnsi="Garamond"/>
        <w:b/>
        <w:i/>
        <w:sz w:val="18"/>
        <w:vertAlign w:val="superscript"/>
      </w:rPr>
      <w:t>th</w:t>
    </w:r>
    <w:r w:rsidR="007D69A1">
      <w:rPr>
        <w:rFonts w:ascii="Garamond" w:hAnsi="Garamond"/>
        <w:b/>
        <w:i/>
        <w:sz w:val="18"/>
      </w:rPr>
      <w:t xml:space="preserve"> </w:t>
    </w:r>
    <w:r>
      <w:rPr>
        <w:rFonts w:ascii="Garamond" w:hAnsi="Garamond"/>
        <w:b/>
        <w:i/>
        <w:sz w:val="18"/>
      </w:rPr>
      <w:t xml:space="preserve">Street   </w:t>
    </w:r>
  </w:p>
  <w:p w14:paraId="6EA16C0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14:paraId="41BA896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14:paraId="2C36499A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14:paraId="0BE2121A" w14:textId="6A85FD91" w:rsidR="00177998" w:rsidRDefault="003D02D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7489EE40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C413DC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3D02D5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177998" w:rsidRDefault="00177998">
      <w:r>
        <w:separator/>
      </w:r>
    </w:p>
  </w:footnote>
  <w:footnote w:type="continuationSeparator" w:id="0">
    <w:p w14:paraId="584B6E49" w14:textId="77777777" w:rsidR="00177998" w:rsidRDefault="00177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177998"/>
    <w:rsid w:val="001A784D"/>
    <w:rsid w:val="001C1F65"/>
    <w:rsid w:val="00344812"/>
    <w:rsid w:val="003743B6"/>
    <w:rsid w:val="003D02D5"/>
    <w:rsid w:val="00403CFA"/>
    <w:rsid w:val="0052414F"/>
    <w:rsid w:val="00554788"/>
    <w:rsid w:val="005B2CE4"/>
    <w:rsid w:val="006A6C50"/>
    <w:rsid w:val="006D289A"/>
    <w:rsid w:val="007C05A7"/>
    <w:rsid w:val="007D69A1"/>
    <w:rsid w:val="008957EE"/>
    <w:rsid w:val="0095749E"/>
    <w:rsid w:val="009B1544"/>
    <w:rsid w:val="00A87614"/>
    <w:rsid w:val="00BC4979"/>
    <w:rsid w:val="00C413DC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6</TotalTime>
  <Pages>1</Pages>
  <Words>78</Words>
  <Characters>446</Characters>
  <Application>Microsoft Macintosh Word</Application>
  <DocSecurity>0</DocSecurity>
  <Lines>3</Lines>
  <Paragraphs>1</Paragraphs>
  <ScaleCrop>false</ScaleCrop>
  <Company>Le Homme Sans Peur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Christine Ann Phillips</cp:lastModifiedBy>
  <cp:revision>3</cp:revision>
  <cp:lastPrinted>2010-09-04T03:20:00Z</cp:lastPrinted>
  <dcterms:created xsi:type="dcterms:W3CDTF">2012-11-14T00:51:00Z</dcterms:created>
  <dcterms:modified xsi:type="dcterms:W3CDTF">2012-11-14T19:10:00Z</dcterms:modified>
</cp:coreProperties>
</file>